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26_077_001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07.05.2026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Feuerwehr Annweiler - Beschaffung von Waldbrandkleidung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Beschaffung von Waldbrandkleidung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